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2C21" w:rsidRDefault="00CB2C21" w:rsidP="00CB2C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RYCHEMONDE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CB2C21" w:rsidRDefault="00CB2C21" w:rsidP="00CB2C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B2C21" w:rsidRDefault="00CB2C21" w:rsidP="00CB2C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B2C21" w:rsidRDefault="00CB2C21" w:rsidP="00CB2C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Jan.1420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of Gloucester into the</w:t>
      </w:r>
    </w:p>
    <w:p w:rsidR="00CB2C21" w:rsidRDefault="00CB2C21" w:rsidP="00CB2C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lands of the late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Waryn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in Gloucestershire and the adjacent</w:t>
      </w:r>
    </w:p>
    <w:p w:rsidR="00CB2C21" w:rsidRDefault="00CB2C21" w:rsidP="00CB2C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Welsh Marches.</w:t>
      </w:r>
    </w:p>
    <w:p w:rsidR="00CB2C21" w:rsidRDefault="00CB2C21" w:rsidP="00CB2C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21-267)</w:t>
      </w:r>
    </w:p>
    <w:p w:rsidR="00CB2C21" w:rsidRDefault="00CB2C21" w:rsidP="00CB2C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B2C21" w:rsidRDefault="00CB2C21" w:rsidP="00CB2C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B2C21" w:rsidRPr="00501F99" w:rsidRDefault="00CB2C21" w:rsidP="00CB2C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February 2016</w:t>
      </w:r>
    </w:p>
    <w:p w:rsidR="00DD5B8A" w:rsidRPr="00CB2C21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CB2C2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2C21" w:rsidRDefault="00CB2C21" w:rsidP="00564E3C">
      <w:pPr>
        <w:spacing w:after="0" w:line="240" w:lineRule="auto"/>
      </w:pPr>
      <w:r>
        <w:separator/>
      </w:r>
    </w:p>
  </w:endnote>
  <w:endnote w:type="continuationSeparator" w:id="0">
    <w:p w:rsidR="00CB2C21" w:rsidRDefault="00CB2C2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B2C21">
      <w:rPr>
        <w:rFonts w:ascii="Times New Roman" w:hAnsi="Times New Roman" w:cs="Times New Roman"/>
        <w:noProof/>
        <w:sz w:val="24"/>
        <w:szCs w:val="24"/>
      </w:rPr>
      <w:t>21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2C21" w:rsidRDefault="00CB2C21" w:rsidP="00564E3C">
      <w:pPr>
        <w:spacing w:after="0" w:line="240" w:lineRule="auto"/>
      </w:pPr>
      <w:r>
        <w:separator/>
      </w:r>
    </w:p>
  </w:footnote>
  <w:footnote w:type="continuationSeparator" w:id="0">
    <w:p w:rsidR="00CB2C21" w:rsidRDefault="00CB2C2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C21"/>
    <w:rsid w:val="00372DC6"/>
    <w:rsid w:val="00564E3C"/>
    <w:rsid w:val="0064591D"/>
    <w:rsid w:val="00CB2C21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B37FC8"/>
  <w15:chartTrackingRefBased/>
  <w15:docId w15:val="{FC5E286D-A4E7-4895-A13A-3939602D7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2016-02-21T21:03:00Z</dcterms:created>
  <dcterms:modified xsi:type="dcterms:W3CDTF">2016-02-21T21:04:00Z</dcterms:modified>
</cp:coreProperties>
</file>